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08AAECBE"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B82410">
        <w:rPr>
          <w:rFonts w:ascii="Arial" w:hAnsi="Arial" w:cs="Arial"/>
          <w:b/>
          <w:bCs/>
          <w:sz w:val="24"/>
        </w:rPr>
        <w:t>8</w:t>
      </w:r>
      <w:r w:rsidRPr="00AE75E3">
        <w:rPr>
          <w:rFonts w:ascii="Arial" w:hAnsi="Arial" w:cs="Arial"/>
          <w:b/>
          <w:bCs/>
          <w:sz w:val="24"/>
        </w:rPr>
        <w:tab/>
      </w:r>
      <w:r w:rsidR="00990427" w:rsidRPr="00990427">
        <w:rPr>
          <w:rFonts w:ascii="Arial" w:hAnsi="Arial" w:cs="Arial"/>
          <w:b/>
          <w:bCs/>
          <w:sz w:val="24"/>
        </w:rPr>
        <w:t>S2-186610</w:t>
      </w:r>
      <w:bookmarkStart w:id="0" w:name="_GoBack"/>
      <w:bookmarkEnd w:id="0"/>
    </w:p>
    <w:p w14:paraId="56783384" w14:textId="70B836B3" w:rsidR="00CE2E68" w:rsidRPr="00F76B76" w:rsidRDefault="00B82410" w:rsidP="0028105E">
      <w:pPr>
        <w:pBdr>
          <w:bottom w:val="single" w:sz="6" w:space="0" w:color="auto"/>
        </w:pBdr>
        <w:tabs>
          <w:tab w:val="right" w:pos="9638"/>
        </w:tabs>
        <w:rPr>
          <w:rFonts w:ascii="Arial" w:hAnsi="Arial" w:cs="Arial"/>
          <w:b/>
          <w:bCs/>
          <w:sz w:val="24"/>
          <w:szCs w:val="24"/>
        </w:rPr>
      </w:pPr>
      <w:r w:rsidRPr="00B82410">
        <w:rPr>
          <w:rFonts w:ascii="Arial" w:hAnsi="Arial" w:cs="Arial"/>
          <w:b/>
          <w:bCs/>
          <w:sz w:val="24"/>
          <w:szCs w:val="24"/>
        </w:rPr>
        <w:t>Vilnius, Lithuania</w:t>
      </w:r>
      <w:r w:rsidR="00823728" w:rsidRPr="00823728">
        <w:rPr>
          <w:rFonts w:ascii="Arial" w:hAnsi="Arial" w:cs="Arial"/>
          <w:b/>
          <w:bCs/>
          <w:sz w:val="24"/>
          <w:szCs w:val="24"/>
        </w:rPr>
        <w:t xml:space="preserve"> , </w:t>
      </w:r>
      <w:r w:rsidRPr="00B82410">
        <w:rPr>
          <w:rFonts w:ascii="Arial" w:hAnsi="Arial" w:cs="Arial"/>
          <w:b/>
          <w:bCs/>
          <w:sz w:val="24"/>
          <w:szCs w:val="24"/>
        </w:rPr>
        <w:t>July 2 - 6, 2018</w:t>
      </w:r>
      <w:r w:rsidR="009519C2">
        <w:rPr>
          <w:rFonts w:ascii="Arial" w:hAnsi="Arial" w:cs="Arial"/>
          <w:b/>
          <w:bCs/>
          <w:color w:val="0000FF"/>
        </w:rPr>
        <w:tab/>
      </w:r>
      <w:r w:rsidR="008E1DEF">
        <w:rPr>
          <w:rFonts w:ascii="Arial" w:hAnsi="Arial" w:cs="Arial"/>
          <w:b/>
          <w:bCs/>
          <w:color w:val="0000FF"/>
        </w:rPr>
        <w:t>(</w:t>
      </w:r>
      <w:r w:rsidR="00AF7284">
        <w:rPr>
          <w:rFonts w:ascii="Arial" w:hAnsi="Arial" w:cs="Arial"/>
          <w:b/>
          <w:bCs/>
          <w:color w:val="0000FF"/>
        </w:rPr>
        <w:t xml:space="preserve">updated </w:t>
      </w:r>
      <w:r w:rsidR="008E1DEF">
        <w:rPr>
          <w:rFonts w:ascii="Arial" w:hAnsi="Arial" w:cs="Arial"/>
          <w:b/>
          <w:bCs/>
          <w:color w:val="0000FF"/>
        </w:rPr>
        <w:t>revision of S2-</w:t>
      </w:r>
      <w:r w:rsidR="00B93821">
        <w:rPr>
          <w:rFonts w:ascii="Arial" w:hAnsi="Arial" w:cs="Arial"/>
          <w:b/>
          <w:bCs/>
          <w:color w:val="0000FF"/>
        </w:rPr>
        <w:t>1</w:t>
      </w:r>
      <w:r w:rsidR="00823728">
        <w:rPr>
          <w:rFonts w:ascii="Arial" w:hAnsi="Arial" w:cs="Arial"/>
          <w:b/>
          <w:bCs/>
          <w:color w:val="0000FF"/>
        </w:rPr>
        <w:t>8xxxx</w:t>
      </w:r>
      <w:r w:rsidR="008E1DEF">
        <w:rPr>
          <w:rFonts w:ascii="Arial" w:hAnsi="Arial" w:cs="Arial"/>
          <w:b/>
          <w:bCs/>
          <w:color w:val="0000FF"/>
        </w:rPr>
        <w:t>)</w:t>
      </w:r>
    </w:p>
    <w:p w14:paraId="5C5D226C" w14:textId="28908861"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p>
    <w:p w14:paraId="7BFE7068" w14:textId="245C2774"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r w:rsidR="00CB7144">
        <w:rPr>
          <w:rFonts w:ascii="Arial" w:hAnsi="Arial" w:cs="Arial"/>
          <w:b/>
        </w:rPr>
        <w:t xml:space="preserve">KI on </w:t>
      </w:r>
      <w:bookmarkStart w:id="1" w:name="_Hlk517188540"/>
      <w:r w:rsidR="00261A72">
        <w:rPr>
          <w:rFonts w:ascii="Arial" w:hAnsi="Arial" w:cs="Arial"/>
          <w:b/>
        </w:rPr>
        <w:t>Slice Specific Authentication and Authorization using non 3GPP credentials</w:t>
      </w:r>
    </w:p>
    <w:bookmarkEnd w:id="1"/>
    <w:p w14:paraId="164C87B7" w14:textId="7524DCA2"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261A72">
        <w:rPr>
          <w:rFonts w:ascii="Arial" w:hAnsi="Arial" w:cs="Arial"/>
          <w:b/>
        </w:rPr>
        <w:t>A</w:t>
      </w:r>
      <w:r w:rsidR="00506937">
        <w:rPr>
          <w:rFonts w:ascii="Arial" w:hAnsi="Arial" w:cs="Arial"/>
          <w:b/>
        </w:rPr>
        <w:t>pproval</w:t>
      </w:r>
    </w:p>
    <w:p w14:paraId="76D7FE54" w14:textId="176B9C01"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E71B5B">
        <w:rPr>
          <w:rFonts w:ascii="Arial" w:hAnsi="Arial" w:cs="Arial"/>
          <w:b/>
        </w:rPr>
        <w:t>21</w:t>
      </w:r>
    </w:p>
    <w:p w14:paraId="5744C723" w14:textId="20B7F69B"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18356C">
        <w:rPr>
          <w:rFonts w:ascii="Arial" w:hAnsi="Arial" w:cs="Arial"/>
          <w:b/>
          <w:lang w:eastAsia="zh-CN"/>
        </w:rPr>
        <w:t>FS_</w:t>
      </w:r>
      <w:r w:rsidR="00E96A25">
        <w:rPr>
          <w:rFonts w:ascii="Arial" w:hAnsi="Arial" w:cs="Arial"/>
          <w:b/>
          <w:lang w:eastAsia="zh-CN"/>
        </w:rPr>
        <w:t>e</w:t>
      </w:r>
      <w:r w:rsidR="0018356C">
        <w:rPr>
          <w:rFonts w:ascii="Arial" w:hAnsi="Arial" w:cs="Arial"/>
          <w:b/>
          <w:lang w:eastAsia="zh-CN"/>
        </w:rPr>
        <w:t>NS</w:t>
      </w:r>
      <w:r w:rsidR="00E96A25">
        <w:rPr>
          <w:rFonts w:ascii="Arial" w:hAnsi="Arial" w:cs="Arial"/>
          <w:b/>
          <w:lang w:eastAsia="zh-CN"/>
        </w:rPr>
        <w:t xml:space="preserve"> </w:t>
      </w:r>
      <w:r w:rsidR="0018356C">
        <w:rPr>
          <w:rFonts w:ascii="Arial" w:hAnsi="Arial" w:cs="Arial"/>
          <w:b/>
        </w:rPr>
        <w:t>/</w:t>
      </w:r>
      <w:r w:rsidR="00E96A25">
        <w:rPr>
          <w:rFonts w:ascii="Arial" w:hAnsi="Arial" w:cs="Arial"/>
          <w:b/>
        </w:rPr>
        <w:t xml:space="preserve"> </w:t>
      </w:r>
      <w:r w:rsidR="0018356C">
        <w:rPr>
          <w:rFonts w:ascii="Arial" w:hAnsi="Arial" w:cs="Arial"/>
          <w:b/>
        </w:rPr>
        <w:t>Rel-16</w:t>
      </w:r>
    </w:p>
    <w:p w14:paraId="049875D7" w14:textId="5C82EB61"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2" w:name="OLE_LINK6"/>
      <w:r w:rsidR="00D13241" w:rsidRPr="00DB6B32">
        <w:rPr>
          <w:rFonts w:ascii="Arial" w:hAnsi="Arial" w:cs="Arial" w:hint="eastAsia"/>
          <w:i/>
          <w:lang w:eastAsia="zh-CN"/>
        </w:rPr>
        <w:t xml:space="preserve"> </w:t>
      </w:r>
      <w:bookmarkEnd w:id="2"/>
      <w:r w:rsidR="00C57877">
        <w:rPr>
          <w:rFonts w:ascii="Arial" w:hAnsi="Arial" w:cs="Arial"/>
          <w:i/>
          <w:lang w:eastAsia="zh-CN"/>
        </w:rPr>
        <w:t>This contribution</w:t>
      </w:r>
      <w:r w:rsidR="00CD1658">
        <w:rPr>
          <w:rFonts w:ascii="Arial" w:hAnsi="Arial" w:cs="Arial"/>
          <w:i/>
          <w:lang w:eastAsia="zh-CN"/>
        </w:rPr>
        <w:t xml:space="preserve"> proposes</w:t>
      </w:r>
      <w:r w:rsidR="00883CCA" w:rsidRPr="00CB2603">
        <w:rPr>
          <w:rFonts w:ascii="Arial" w:hAnsi="Arial" w:cs="Arial"/>
          <w:i/>
          <w:lang w:eastAsia="zh-CN"/>
        </w:rPr>
        <w:t xml:space="preserve"> </w:t>
      </w:r>
      <w:r w:rsidR="00CB7144">
        <w:rPr>
          <w:rFonts w:ascii="Arial" w:hAnsi="Arial" w:cs="Arial"/>
          <w:i/>
          <w:lang w:eastAsia="zh-CN"/>
        </w:rPr>
        <w:t>adding a KI on third party slice authorization and authentication</w:t>
      </w:r>
    </w:p>
    <w:p w14:paraId="5074B770" w14:textId="77092934" w:rsidR="00F85520" w:rsidRDefault="00CB7144" w:rsidP="00036FC7">
      <w:pPr>
        <w:pStyle w:val="Heading1"/>
        <w:jc w:val="both"/>
      </w:pPr>
      <w:r>
        <w:t>1</w:t>
      </w:r>
      <w:r w:rsidR="00F85520">
        <w:t>.</w:t>
      </w:r>
      <w:r w:rsidR="00F85520">
        <w:tab/>
        <w:t>Proposal</w:t>
      </w:r>
      <w:r w:rsidR="00F85520" w:rsidRPr="00DB6B32">
        <w:t xml:space="preserve"> </w:t>
      </w:r>
    </w:p>
    <w:p w14:paraId="568B4C09" w14:textId="1ECEBC6C" w:rsidR="00F56DF1" w:rsidRDefault="00CB7144" w:rsidP="00CB7144">
      <w:r>
        <w:t>It is proposed the following KI is added to TR 23.740</w:t>
      </w:r>
    </w:p>
    <w:p w14:paraId="39736466" w14:textId="62844282" w:rsidR="00CB7144" w:rsidRDefault="00CB7144" w:rsidP="00CB7144"/>
    <w:p w14:paraId="06F86446" w14:textId="5D7717E3" w:rsidR="00CB7144" w:rsidRP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4B4B0132" w14:textId="603F8CA5" w:rsidR="00261A72" w:rsidRDefault="00261A72" w:rsidP="00261A72">
      <w:pPr>
        <w:pStyle w:val="Heading2"/>
        <w:rPr>
          <w:lang w:eastAsia="ko-KR"/>
        </w:rPr>
      </w:pPr>
      <w:bookmarkStart w:id="3" w:name="_Toc516555625"/>
      <w:r>
        <w:rPr>
          <w:rFonts w:hint="eastAsia"/>
          <w:lang w:eastAsia="ko-KR"/>
        </w:rPr>
        <w:t>5.</w:t>
      </w:r>
      <w:r>
        <w:rPr>
          <w:lang w:eastAsia="ko-KR"/>
        </w:rPr>
        <w:t>X</w:t>
      </w:r>
      <w:r>
        <w:rPr>
          <w:rFonts w:hint="eastAsia"/>
          <w:lang w:eastAsia="ko-KR"/>
        </w:rPr>
        <w:tab/>
        <w:t>Key Issue #</w:t>
      </w:r>
      <w:r>
        <w:rPr>
          <w:lang w:eastAsia="ko-KR"/>
        </w:rPr>
        <w:t>X</w:t>
      </w:r>
      <w:r>
        <w:rPr>
          <w:rFonts w:hint="eastAsia"/>
          <w:lang w:eastAsia="ko-KR"/>
        </w:rPr>
        <w:t xml:space="preserve">: </w:t>
      </w:r>
      <w:bookmarkEnd w:id="3"/>
      <w:r w:rsidRPr="00261A72">
        <w:t>Slice Specific Authentication and Authorization using non 3GPP credentials</w:t>
      </w:r>
    </w:p>
    <w:p w14:paraId="1779C005" w14:textId="77777777" w:rsidR="00261A72" w:rsidRPr="00F94D0B" w:rsidRDefault="00261A72" w:rsidP="00261A72">
      <w:pPr>
        <w:pStyle w:val="Heading3"/>
        <w:rPr>
          <w:lang w:eastAsia="ko-KR"/>
        </w:rPr>
      </w:pPr>
      <w:bookmarkStart w:id="4" w:name="_Toc516555626"/>
      <w:r>
        <w:rPr>
          <w:rFonts w:hint="eastAsia"/>
          <w:lang w:eastAsia="ko-KR"/>
        </w:rPr>
        <w:t>5</w:t>
      </w:r>
      <w:r>
        <w:rPr>
          <w:rFonts w:hint="eastAsia"/>
          <w:lang w:eastAsia="zh-CN"/>
        </w:rPr>
        <w:t>.</w:t>
      </w:r>
      <w:r>
        <w:rPr>
          <w:lang w:eastAsia="zh-CN"/>
        </w:rPr>
        <w:t>X</w:t>
      </w:r>
      <w:r w:rsidRPr="00EB2679">
        <w:rPr>
          <w:rFonts w:hint="eastAsia"/>
          <w:lang w:eastAsia="ko-KR"/>
        </w:rPr>
        <w:t>.1</w:t>
      </w:r>
      <w:r w:rsidRPr="00F94D0B">
        <w:rPr>
          <w:rFonts w:hint="eastAsia"/>
          <w:lang w:eastAsia="ko-KR"/>
        </w:rPr>
        <w:tab/>
      </w:r>
      <w:r>
        <w:rPr>
          <w:lang w:eastAsia="ko-KR"/>
        </w:rPr>
        <w:t>D</w:t>
      </w:r>
      <w:r w:rsidRPr="00EB2679">
        <w:rPr>
          <w:rFonts w:hint="eastAsia"/>
          <w:lang w:eastAsia="ko-KR"/>
        </w:rPr>
        <w:t>escription</w:t>
      </w:r>
      <w:bookmarkEnd w:id="4"/>
    </w:p>
    <w:p w14:paraId="6483EBBE" w14:textId="76E9C995" w:rsidR="00F56DF1" w:rsidRDefault="00CB7144" w:rsidP="00CB7144">
      <w:r>
        <w:t xml:space="preserve">This Key issue is to study </w:t>
      </w:r>
      <w:r w:rsidRPr="00CB7144">
        <w:t>how to provide Network Slice Access authentication and authorization specific for the Network Slice Access authorization that uses User Identities and Credentials different from the 3GPP SUPI and that takes place after the primary authentication which is still required between the UE and the 5GS for PLMN access authorization and authentication</w:t>
      </w:r>
      <w:r>
        <w:t xml:space="preserve">. </w:t>
      </w:r>
    </w:p>
    <w:p w14:paraId="0C7AEB54" w14:textId="1D9F86F2" w:rsidR="00CB7144" w:rsidRPr="00CB7144" w:rsidRDefault="00CB7144" w:rsidP="00CB7144">
      <w:pPr>
        <w:rPr>
          <w:color w:val="FF0000"/>
        </w:rPr>
      </w:pPr>
      <w:r>
        <w:rPr>
          <w:color w:val="FF0000"/>
        </w:rPr>
        <w:t xml:space="preserve">***********************END of </w:t>
      </w:r>
      <w:r w:rsidR="00261A72">
        <w:rPr>
          <w:color w:val="FF0000"/>
        </w:rPr>
        <w:t>PROPOSED TEXT</w:t>
      </w:r>
      <w:r>
        <w:rPr>
          <w:color w:val="FF0000"/>
        </w:rPr>
        <w:t>************************</w:t>
      </w:r>
      <w:r w:rsidR="00261A72">
        <w:rPr>
          <w:color w:val="FF0000"/>
        </w:rPr>
        <w:t>***</w:t>
      </w:r>
    </w:p>
    <w:p w14:paraId="556495CD" w14:textId="77777777" w:rsidR="00CB7144" w:rsidRPr="007A3567" w:rsidRDefault="00CB7144" w:rsidP="00CB7144"/>
    <w:sectPr w:rsidR="00CB7144" w:rsidRPr="007A3567" w:rsidSect="00B508D8">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8C1E1" w14:textId="77777777" w:rsidR="0035130A" w:rsidRDefault="0035130A">
      <w:r>
        <w:separator/>
      </w:r>
    </w:p>
    <w:p w14:paraId="5D72B2B2" w14:textId="77777777" w:rsidR="0035130A" w:rsidRDefault="0035130A"/>
  </w:endnote>
  <w:endnote w:type="continuationSeparator" w:id="0">
    <w:p w14:paraId="354FA310" w14:textId="77777777" w:rsidR="0035130A" w:rsidRDefault="0035130A">
      <w:r>
        <w:continuationSeparator/>
      </w:r>
    </w:p>
    <w:p w14:paraId="4B2F7FA4" w14:textId="77777777" w:rsidR="0035130A" w:rsidRDefault="003513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3F6EC" w14:textId="77777777" w:rsidR="00A5003B" w:rsidRDefault="00A500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0A0786" w:rsidRDefault="000A0786">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0A0786" w:rsidRDefault="000A07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0A0786" w:rsidRDefault="000A078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1ACC8" w14:textId="77777777" w:rsidR="00A5003B" w:rsidRDefault="00A500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11171" w14:textId="77777777" w:rsidR="0035130A" w:rsidRDefault="0035130A">
      <w:r>
        <w:separator/>
      </w:r>
    </w:p>
    <w:p w14:paraId="61D6CACE" w14:textId="77777777" w:rsidR="0035130A" w:rsidRDefault="0035130A"/>
  </w:footnote>
  <w:footnote w:type="continuationSeparator" w:id="0">
    <w:p w14:paraId="141919C3" w14:textId="77777777" w:rsidR="0035130A" w:rsidRDefault="0035130A">
      <w:r>
        <w:continuationSeparator/>
      </w:r>
    </w:p>
    <w:p w14:paraId="21FE0477" w14:textId="77777777" w:rsidR="0035130A" w:rsidRDefault="003513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0A0786" w:rsidRDefault="000A0786"/>
  <w:p w14:paraId="3BF80DAC" w14:textId="77777777" w:rsidR="000A0786" w:rsidRDefault="000A07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0A0786" w:rsidRDefault="000A07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34FBE58" w:rsidR="000A0786" w:rsidRDefault="000A07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90427">
      <w:rPr>
        <w:rFonts w:ascii="Arial" w:hAnsi="Arial" w:cs="Arial"/>
        <w:b/>
        <w:bCs/>
        <w:noProof/>
        <w:sz w:val="18"/>
      </w:rPr>
      <w:t>1</w:t>
    </w:r>
    <w:r>
      <w:rPr>
        <w:rFonts w:ascii="Arial" w:hAnsi="Arial" w:cs="Arial"/>
        <w:b/>
        <w:bCs/>
        <w:sz w:val="18"/>
      </w:rPr>
      <w:fldChar w:fldCharType="end"/>
    </w:r>
  </w:p>
  <w:p w14:paraId="4BA0F840" w14:textId="77777777" w:rsidR="000A0786" w:rsidRDefault="000A078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C5A68" w14:textId="77777777" w:rsidR="00A5003B" w:rsidRDefault="00A500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8"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25"/>
  </w:num>
  <w:num w:numId="4">
    <w:abstractNumId w:val="12"/>
  </w:num>
  <w:num w:numId="5">
    <w:abstractNumId w:val="35"/>
  </w:num>
  <w:num w:numId="6">
    <w:abstractNumId w:val="19"/>
  </w:num>
  <w:num w:numId="7">
    <w:abstractNumId w:val="18"/>
  </w:num>
  <w:num w:numId="8">
    <w:abstractNumId w:val="29"/>
  </w:num>
  <w:num w:numId="9">
    <w:abstractNumId w:val="28"/>
  </w:num>
  <w:num w:numId="10">
    <w:abstractNumId w:val="20"/>
  </w:num>
  <w:num w:numId="11">
    <w:abstractNumId w:val="17"/>
  </w:num>
  <w:num w:numId="12">
    <w:abstractNumId w:val="39"/>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1"/>
  </w:num>
  <w:num w:numId="28">
    <w:abstractNumId w:val="16"/>
  </w:num>
  <w:num w:numId="29">
    <w:abstractNumId w:val="42"/>
  </w:num>
  <w:num w:numId="30">
    <w:abstractNumId w:val="14"/>
  </w:num>
  <w:num w:numId="31">
    <w:abstractNumId w:val="36"/>
  </w:num>
  <w:num w:numId="32">
    <w:abstractNumId w:val="34"/>
  </w:num>
  <w:num w:numId="33">
    <w:abstractNumId w:val="15"/>
  </w:num>
  <w:num w:numId="34">
    <w:abstractNumId w:val="37"/>
  </w:num>
  <w:num w:numId="35">
    <w:abstractNumId w:val="33"/>
  </w:num>
  <w:num w:numId="36">
    <w:abstractNumId w:val="38"/>
  </w:num>
  <w:num w:numId="37">
    <w:abstractNumId w:val="21"/>
  </w:num>
  <w:num w:numId="38">
    <w:abstractNumId w:val="23"/>
  </w:num>
  <w:num w:numId="39">
    <w:abstractNumId w:val="24"/>
  </w:num>
  <w:num w:numId="40">
    <w:abstractNumId w:val="26"/>
  </w:num>
  <w:num w:numId="41">
    <w:abstractNumId w:val="22"/>
  </w:num>
  <w:num w:numId="42">
    <w:abstractNumId w:val="40"/>
  </w:num>
  <w:num w:numId="4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0E5"/>
    <w:rsid w:val="00007CBF"/>
    <w:rsid w:val="000104DE"/>
    <w:rsid w:val="00011CD6"/>
    <w:rsid w:val="00011D37"/>
    <w:rsid w:val="00012119"/>
    <w:rsid w:val="00013E05"/>
    <w:rsid w:val="000222BA"/>
    <w:rsid w:val="000333EC"/>
    <w:rsid w:val="00036FC7"/>
    <w:rsid w:val="000374E9"/>
    <w:rsid w:val="000419A6"/>
    <w:rsid w:val="0004414A"/>
    <w:rsid w:val="00046CF5"/>
    <w:rsid w:val="000523E9"/>
    <w:rsid w:val="0005325C"/>
    <w:rsid w:val="000533F0"/>
    <w:rsid w:val="00054377"/>
    <w:rsid w:val="00055432"/>
    <w:rsid w:val="000560BA"/>
    <w:rsid w:val="0006207C"/>
    <w:rsid w:val="0006256B"/>
    <w:rsid w:val="00066C03"/>
    <w:rsid w:val="00072A8B"/>
    <w:rsid w:val="00072B12"/>
    <w:rsid w:val="00073D18"/>
    <w:rsid w:val="000761B8"/>
    <w:rsid w:val="00077D47"/>
    <w:rsid w:val="000850FC"/>
    <w:rsid w:val="00087773"/>
    <w:rsid w:val="00091801"/>
    <w:rsid w:val="000919B7"/>
    <w:rsid w:val="00094211"/>
    <w:rsid w:val="00097EEA"/>
    <w:rsid w:val="000A0786"/>
    <w:rsid w:val="000A3AC9"/>
    <w:rsid w:val="000A5410"/>
    <w:rsid w:val="000A716F"/>
    <w:rsid w:val="000B2621"/>
    <w:rsid w:val="000B42DE"/>
    <w:rsid w:val="000B75BA"/>
    <w:rsid w:val="000C350D"/>
    <w:rsid w:val="000C4072"/>
    <w:rsid w:val="000C4C06"/>
    <w:rsid w:val="000D323A"/>
    <w:rsid w:val="000D45A3"/>
    <w:rsid w:val="000E5264"/>
    <w:rsid w:val="000E53A4"/>
    <w:rsid w:val="001014AB"/>
    <w:rsid w:val="00103218"/>
    <w:rsid w:val="00104C3C"/>
    <w:rsid w:val="00105E82"/>
    <w:rsid w:val="00106A4A"/>
    <w:rsid w:val="00110888"/>
    <w:rsid w:val="0012114C"/>
    <w:rsid w:val="001274BD"/>
    <w:rsid w:val="001277FD"/>
    <w:rsid w:val="00131CFA"/>
    <w:rsid w:val="0013204E"/>
    <w:rsid w:val="001452FC"/>
    <w:rsid w:val="001461D4"/>
    <w:rsid w:val="00150553"/>
    <w:rsid w:val="00154FE9"/>
    <w:rsid w:val="00155190"/>
    <w:rsid w:val="00160D5C"/>
    <w:rsid w:val="001614AD"/>
    <w:rsid w:val="001649CC"/>
    <w:rsid w:val="00167A94"/>
    <w:rsid w:val="00170007"/>
    <w:rsid w:val="00170785"/>
    <w:rsid w:val="0017195E"/>
    <w:rsid w:val="00175A6E"/>
    <w:rsid w:val="00180EC1"/>
    <w:rsid w:val="0018294E"/>
    <w:rsid w:val="0018356C"/>
    <w:rsid w:val="00183B58"/>
    <w:rsid w:val="001846D8"/>
    <w:rsid w:val="0018486F"/>
    <w:rsid w:val="001861F2"/>
    <w:rsid w:val="00186D46"/>
    <w:rsid w:val="0019123F"/>
    <w:rsid w:val="00192916"/>
    <w:rsid w:val="001B02C0"/>
    <w:rsid w:val="001B0CA1"/>
    <w:rsid w:val="001B19AF"/>
    <w:rsid w:val="001B2818"/>
    <w:rsid w:val="001B3146"/>
    <w:rsid w:val="001B52A0"/>
    <w:rsid w:val="001B58D8"/>
    <w:rsid w:val="001B6835"/>
    <w:rsid w:val="001C61A4"/>
    <w:rsid w:val="001C7619"/>
    <w:rsid w:val="001D0A24"/>
    <w:rsid w:val="001D1ED4"/>
    <w:rsid w:val="001D3103"/>
    <w:rsid w:val="001E17F1"/>
    <w:rsid w:val="001E5509"/>
    <w:rsid w:val="001F1301"/>
    <w:rsid w:val="001F2E4F"/>
    <w:rsid w:val="001F7B32"/>
    <w:rsid w:val="001F7C2B"/>
    <w:rsid w:val="00203075"/>
    <w:rsid w:val="00210A24"/>
    <w:rsid w:val="00210A4E"/>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2FCA"/>
    <w:rsid w:val="0025443C"/>
    <w:rsid w:val="00256068"/>
    <w:rsid w:val="00261198"/>
    <w:rsid w:val="00261A72"/>
    <w:rsid w:val="00275027"/>
    <w:rsid w:val="00275062"/>
    <w:rsid w:val="00276563"/>
    <w:rsid w:val="0028105E"/>
    <w:rsid w:val="002834F8"/>
    <w:rsid w:val="00287EF5"/>
    <w:rsid w:val="00291A4B"/>
    <w:rsid w:val="002A11B1"/>
    <w:rsid w:val="002A3DEE"/>
    <w:rsid w:val="002A480E"/>
    <w:rsid w:val="002A6316"/>
    <w:rsid w:val="002B61E8"/>
    <w:rsid w:val="002C097E"/>
    <w:rsid w:val="002C2B66"/>
    <w:rsid w:val="002C3C64"/>
    <w:rsid w:val="002C3C97"/>
    <w:rsid w:val="002C6572"/>
    <w:rsid w:val="002D0297"/>
    <w:rsid w:val="002D12B3"/>
    <w:rsid w:val="002D27E3"/>
    <w:rsid w:val="002D2EE2"/>
    <w:rsid w:val="002D3362"/>
    <w:rsid w:val="002D7934"/>
    <w:rsid w:val="002E03CC"/>
    <w:rsid w:val="002E2639"/>
    <w:rsid w:val="002E427F"/>
    <w:rsid w:val="002E7AA8"/>
    <w:rsid w:val="002F147D"/>
    <w:rsid w:val="002F29A2"/>
    <w:rsid w:val="002F3747"/>
    <w:rsid w:val="002F524D"/>
    <w:rsid w:val="002F6FD6"/>
    <w:rsid w:val="002F77AD"/>
    <w:rsid w:val="003004DD"/>
    <w:rsid w:val="00301A26"/>
    <w:rsid w:val="00301F1D"/>
    <w:rsid w:val="003043D3"/>
    <w:rsid w:val="00310335"/>
    <w:rsid w:val="00312932"/>
    <w:rsid w:val="00316663"/>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130A"/>
    <w:rsid w:val="00353869"/>
    <w:rsid w:val="00354D22"/>
    <w:rsid w:val="003553E9"/>
    <w:rsid w:val="00357380"/>
    <w:rsid w:val="003730BC"/>
    <w:rsid w:val="00374DB7"/>
    <w:rsid w:val="0038385D"/>
    <w:rsid w:val="00385039"/>
    <w:rsid w:val="00385EA1"/>
    <w:rsid w:val="00392618"/>
    <w:rsid w:val="00393862"/>
    <w:rsid w:val="00393D0A"/>
    <w:rsid w:val="003A313F"/>
    <w:rsid w:val="003A4994"/>
    <w:rsid w:val="003A52BF"/>
    <w:rsid w:val="003B2BF4"/>
    <w:rsid w:val="003B3399"/>
    <w:rsid w:val="003B41CB"/>
    <w:rsid w:val="003B6A36"/>
    <w:rsid w:val="003B7960"/>
    <w:rsid w:val="003C2A86"/>
    <w:rsid w:val="003C33FC"/>
    <w:rsid w:val="003C3D91"/>
    <w:rsid w:val="003C4216"/>
    <w:rsid w:val="003C73E3"/>
    <w:rsid w:val="003D2D52"/>
    <w:rsid w:val="003D4491"/>
    <w:rsid w:val="003E2F46"/>
    <w:rsid w:val="003E4E2E"/>
    <w:rsid w:val="003E5186"/>
    <w:rsid w:val="003E5237"/>
    <w:rsid w:val="003E70D9"/>
    <w:rsid w:val="003F12D4"/>
    <w:rsid w:val="003F22FA"/>
    <w:rsid w:val="003F32F9"/>
    <w:rsid w:val="003F53DD"/>
    <w:rsid w:val="003F592B"/>
    <w:rsid w:val="003F64E7"/>
    <w:rsid w:val="003F6FC1"/>
    <w:rsid w:val="003F74CF"/>
    <w:rsid w:val="004000A8"/>
    <w:rsid w:val="004077CF"/>
    <w:rsid w:val="00413E65"/>
    <w:rsid w:val="00415FD4"/>
    <w:rsid w:val="004178EE"/>
    <w:rsid w:val="0042051B"/>
    <w:rsid w:val="00420A23"/>
    <w:rsid w:val="004215EC"/>
    <w:rsid w:val="00421CFF"/>
    <w:rsid w:val="00422128"/>
    <w:rsid w:val="004306A6"/>
    <w:rsid w:val="0043094C"/>
    <w:rsid w:val="00431A5C"/>
    <w:rsid w:val="00435F92"/>
    <w:rsid w:val="004404D2"/>
    <w:rsid w:val="00440983"/>
    <w:rsid w:val="00440B05"/>
    <w:rsid w:val="00442B53"/>
    <w:rsid w:val="004437A0"/>
    <w:rsid w:val="00445EAC"/>
    <w:rsid w:val="00447AF4"/>
    <w:rsid w:val="004507B8"/>
    <w:rsid w:val="00451366"/>
    <w:rsid w:val="0045386A"/>
    <w:rsid w:val="00454F50"/>
    <w:rsid w:val="004611B1"/>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B1956"/>
    <w:rsid w:val="004C34C8"/>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06937"/>
    <w:rsid w:val="0051464E"/>
    <w:rsid w:val="0051529A"/>
    <w:rsid w:val="0051707F"/>
    <w:rsid w:val="00517646"/>
    <w:rsid w:val="0051790C"/>
    <w:rsid w:val="00523788"/>
    <w:rsid w:val="005250A2"/>
    <w:rsid w:val="00530729"/>
    <w:rsid w:val="0053238C"/>
    <w:rsid w:val="005326B5"/>
    <w:rsid w:val="0053289E"/>
    <w:rsid w:val="00533A87"/>
    <w:rsid w:val="00535B2A"/>
    <w:rsid w:val="00537409"/>
    <w:rsid w:val="00537784"/>
    <w:rsid w:val="005509C5"/>
    <w:rsid w:val="00550F6B"/>
    <w:rsid w:val="00553FA3"/>
    <w:rsid w:val="00555410"/>
    <w:rsid w:val="0055589B"/>
    <w:rsid w:val="00555BB9"/>
    <w:rsid w:val="00564657"/>
    <w:rsid w:val="005660A9"/>
    <w:rsid w:val="005721C9"/>
    <w:rsid w:val="0057357B"/>
    <w:rsid w:val="00573C08"/>
    <w:rsid w:val="00575AF7"/>
    <w:rsid w:val="005774E9"/>
    <w:rsid w:val="005805A5"/>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7609"/>
    <w:rsid w:val="005D265F"/>
    <w:rsid w:val="005D2AA1"/>
    <w:rsid w:val="005D478E"/>
    <w:rsid w:val="005E2C40"/>
    <w:rsid w:val="005E2FD5"/>
    <w:rsid w:val="005E44C2"/>
    <w:rsid w:val="005E63A2"/>
    <w:rsid w:val="005F0987"/>
    <w:rsid w:val="005F280C"/>
    <w:rsid w:val="006000EE"/>
    <w:rsid w:val="0060342A"/>
    <w:rsid w:val="006041C9"/>
    <w:rsid w:val="006044BF"/>
    <w:rsid w:val="00623A57"/>
    <w:rsid w:val="006240AF"/>
    <w:rsid w:val="006242E8"/>
    <w:rsid w:val="00624501"/>
    <w:rsid w:val="00630361"/>
    <w:rsid w:val="006326B5"/>
    <w:rsid w:val="00632B52"/>
    <w:rsid w:val="006365C3"/>
    <w:rsid w:val="006369B1"/>
    <w:rsid w:val="00636C3E"/>
    <w:rsid w:val="00642364"/>
    <w:rsid w:val="00643319"/>
    <w:rsid w:val="00650B6A"/>
    <w:rsid w:val="00650C89"/>
    <w:rsid w:val="006519FE"/>
    <w:rsid w:val="006535C5"/>
    <w:rsid w:val="006536D6"/>
    <w:rsid w:val="00653F38"/>
    <w:rsid w:val="00660504"/>
    <w:rsid w:val="006612B2"/>
    <w:rsid w:val="00662198"/>
    <w:rsid w:val="00662A0B"/>
    <w:rsid w:val="006709A6"/>
    <w:rsid w:val="00670E70"/>
    <w:rsid w:val="00681534"/>
    <w:rsid w:val="00683031"/>
    <w:rsid w:val="00685BE8"/>
    <w:rsid w:val="006868ED"/>
    <w:rsid w:val="00692A03"/>
    <w:rsid w:val="00695B8B"/>
    <w:rsid w:val="006969FB"/>
    <w:rsid w:val="00697C20"/>
    <w:rsid w:val="006A209D"/>
    <w:rsid w:val="006B147F"/>
    <w:rsid w:val="006B4329"/>
    <w:rsid w:val="006B46B3"/>
    <w:rsid w:val="006B7AAC"/>
    <w:rsid w:val="006C00B2"/>
    <w:rsid w:val="006C0570"/>
    <w:rsid w:val="006C21E1"/>
    <w:rsid w:val="006C6244"/>
    <w:rsid w:val="006C654A"/>
    <w:rsid w:val="006D5ADF"/>
    <w:rsid w:val="006D5D4A"/>
    <w:rsid w:val="006E0EC6"/>
    <w:rsid w:val="006E16A7"/>
    <w:rsid w:val="006E2043"/>
    <w:rsid w:val="006E319F"/>
    <w:rsid w:val="006E61F5"/>
    <w:rsid w:val="006E7759"/>
    <w:rsid w:val="006F0564"/>
    <w:rsid w:val="006F0DD8"/>
    <w:rsid w:val="006F10EF"/>
    <w:rsid w:val="006F4579"/>
    <w:rsid w:val="006F6893"/>
    <w:rsid w:val="006F6B6A"/>
    <w:rsid w:val="007040FC"/>
    <w:rsid w:val="00704480"/>
    <w:rsid w:val="00707CD5"/>
    <w:rsid w:val="00720ADC"/>
    <w:rsid w:val="00720ED4"/>
    <w:rsid w:val="00721E20"/>
    <w:rsid w:val="007310DF"/>
    <w:rsid w:val="0073482C"/>
    <w:rsid w:val="007409B9"/>
    <w:rsid w:val="00741D4C"/>
    <w:rsid w:val="00746DBC"/>
    <w:rsid w:val="00750EC5"/>
    <w:rsid w:val="00752CC0"/>
    <w:rsid w:val="00756A99"/>
    <w:rsid w:val="007621D9"/>
    <w:rsid w:val="00763228"/>
    <w:rsid w:val="007646FA"/>
    <w:rsid w:val="00765D73"/>
    <w:rsid w:val="00771EDE"/>
    <w:rsid w:val="0077472C"/>
    <w:rsid w:val="00776587"/>
    <w:rsid w:val="007776D4"/>
    <w:rsid w:val="00782602"/>
    <w:rsid w:val="00783286"/>
    <w:rsid w:val="007837D6"/>
    <w:rsid w:val="00783C05"/>
    <w:rsid w:val="00784769"/>
    <w:rsid w:val="007854CD"/>
    <w:rsid w:val="0079042B"/>
    <w:rsid w:val="00792996"/>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22907"/>
    <w:rsid w:val="00823728"/>
    <w:rsid w:val="00823C2A"/>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0C51"/>
    <w:rsid w:val="00883CCA"/>
    <w:rsid w:val="00884CFA"/>
    <w:rsid w:val="00886B40"/>
    <w:rsid w:val="008922C0"/>
    <w:rsid w:val="0089532B"/>
    <w:rsid w:val="00896618"/>
    <w:rsid w:val="008973EA"/>
    <w:rsid w:val="008A1065"/>
    <w:rsid w:val="008A1F25"/>
    <w:rsid w:val="008A2F23"/>
    <w:rsid w:val="008A5D28"/>
    <w:rsid w:val="008B0DEC"/>
    <w:rsid w:val="008B590E"/>
    <w:rsid w:val="008B747D"/>
    <w:rsid w:val="008C37B7"/>
    <w:rsid w:val="008C5E40"/>
    <w:rsid w:val="008C731B"/>
    <w:rsid w:val="008D10CA"/>
    <w:rsid w:val="008D34F8"/>
    <w:rsid w:val="008E1DEF"/>
    <w:rsid w:val="008E20C9"/>
    <w:rsid w:val="008E36C0"/>
    <w:rsid w:val="008E39F4"/>
    <w:rsid w:val="008E5815"/>
    <w:rsid w:val="008E5871"/>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60604"/>
    <w:rsid w:val="00960802"/>
    <w:rsid w:val="00962400"/>
    <w:rsid w:val="00970995"/>
    <w:rsid w:val="00971500"/>
    <w:rsid w:val="00971C4D"/>
    <w:rsid w:val="0097379E"/>
    <w:rsid w:val="009756B8"/>
    <w:rsid w:val="009813C3"/>
    <w:rsid w:val="0098729F"/>
    <w:rsid w:val="00990427"/>
    <w:rsid w:val="00991271"/>
    <w:rsid w:val="00995BBC"/>
    <w:rsid w:val="009A3142"/>
    <w:rsid w:val="009A3AE8"/>
    <w:rsid w:val="009A49EA"/>
    <w:rsid w:val="009A6915"/>
    <w:rsid w:val="009A79F4"/>
    <w:rsid w:val="009B1BA2"/>
    <w:rsid w:val="009B2891"/>
    <w:rsid w:val="009B36F4"/>
    <w:rsid w:val="009B3BAC"/>
    <w:rsid w:val="009B4184"/>
    <w:rsid w:val="009B7639"/>
    <w:rsid w:val="009B773F"/>
    <w:rsid w:val="009B7E8A"/>
    <w:rsid w:val="009C2CEF"/>
    <w:rsid w:val="009D2321"/>
    <w:rsid w:val="009D4C01"/>
    <w:rsid w:val="009E588E"/>
    <w:rsid w:val="009E6E28"/>
    <w:rsid w:val="009F084E"/>
    <w:rsid w:val="009F186E"/>
    <w:rsid w:val="009F19D2"/>
    <w:rsid w:val="009F22D9"/>
    <w:rsid w:val="009F413B"/>
    <w:rsid w:val="009F4779"/>
    <w:rsid w:val="009F4C37"/>
    <w:rsid w:val="009F68C4"/>
    <w:rsid w:val="009F7FF8"/>
    <w:rsid w:val="00A02A49"/>
    <w:rsid w:val="00A16689"/>
    <w:rsid w:val="00A17ECC"/>
    <w:rsid w:val="00A21FE2"/>
    <w:rsid w:val="00A23561"/>
    <w:rsid w:val="00A25499"/>
    <w:rsid w:val="00A30237"/>
    <w:rsid w:val="00A31253"/>
    <w:rsid w:val="00A32DDC"/>
    <w:rsid w:val="00A368DF"/>
    <w:rsid w:val="00A37FC1"/>
    <w:rsid w:val="00A400E1"/>
    <w:rsid w:val="00A41677"/>
    <w:rsid w:val="00A42805"/>
    <w:rsid w:val="00A43506"/>
    <w:rsid w:val="00A5003B"/>
    <w:rsid w:val="00A50EAC"/>
    <w:rsid w:val="00A51EE2"/>
    <w:rsid w:val="00A5269B"/>
    <w:rsid w:val="00A56079"/>
    <w:rsid w:val="00A60EBB"/>
    <w:rsid w:val="00A61EF8"/>
    <w:rsid w:val="00A624AB"/>
    <w:rsid w:val="00A62722"/>
    <w:rsid w:val="00A6655F"/>
    <w:rsid w:val="00A665BF"/>
    <w:rsid w:val="00A711E7"/>
    <w:rsid w:val="00A73F2B"/>
    <w:rsid w:val="00A75201"/>
    <w:rsid w:val="00A75F55"/>
    <w:rsid w:val="00A770FA"/>
    <w:rsid w:val="00A77BCE"/>
    <w:rsid w:val="00A81807"/>
    <w:rsid w:val="00A81941"/>
    <w:rsid w:val="00A83478"/>
    <w:rsid w:val="00A8367C"/>
    <w:rsid w:val="00A8555E"/>
    <w:rsid w:val="00A90CC9"/>
    <w:rsid w:val="00A95A29"/>
    <w:rsid w:val="00A967C1"/>
    <w:rsid w:val="00AA344E"/>
    <w:rsid w:val="00AA718F"/>
    <w:rsid w:val="00AB37CF"/>
    <w:rsid w:val="00AB5FEF"/>
    <w:rsid w:val="00AC3B93"/>
    <w:rsid w:val="00AC43EB"/>
    <w:rsid w:val="00AC5148"/>
    <w:rsid w:val="00AC54A0"/>
    <w:rsid w:val="00AC79A9"/>
    <w:rsid w:val="00AD134A"/>
    <w:rsid w:val="00AD249E"/>
    <w:rsid w:val="00AD32C0"/>
    <w:rsid w:val="00AD5B9F"/>
    <w:rsid w:val="00AD6ED9"/>
    <w:rsid w:val="00AE1051"/>
    <w:rsid w:val="00AE3961"/>
    <w:rsid w:val="00AE3EFF"/>
    <w:rsid w:val="00AE4D21"/>
    <w:rsid w:val="00AE5DFB"/>
    <w:rsid w:val="00AE702D"/>
    <w:rsid w:val="00AF093A"/>
    <w:rsid w:val="00AF0C3D"/>
    <w:rsid w:val="00AF6554"/>
    <w:rsid w:val="00AF71BB"/>
    <w:rsid w:val="00AF7284"/>
    <w:rsid w:val="00AF7EDC"/>
    <w:rsid w:val="00B0039A"/>
    <w:rsid w:val="00B0744A"/>
    <w:rsid w:val="00B15A4E"/>
    <w:rsid w:val="00B16551"/>
    <w:rsid w:val="00B20060"/>
    <w:rsid w:val="00B2351A"/>
    <w:rsid w:val="00B27032"/>
    <w:rsid w:val="00B27621"/>
    <w:rsid w:val="00B3443C"/>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9CF"/>
    <w:rsid w:val="00B57DF2"/>
    <w:rsid w:val="00B61D86"/>
    <w:rsid w:val="00B71E13"/>
    <w:rsid w:val="00B71F13"/>
    <w:rsid w:val="00B73DA3"/>
    <w:rsid w:val="00B75ADB"/>
    <w:rsid w:val="00B82410"/>
    <w:rsid w:val="00B84AA7"/>
    <w:rsid w:val="00B85EA1"/>
    <w:rsid w:val="00B87A9C"/>
    <w:rsid w:val="00B90637"/>
    <w:rsid w:val="00B906ED"/>
    <w:rsid w:val="00B92DB1"/>
    <w:rsid w:val="00B93821"/>
    <w:rsid w:val="00B96141"/>
    <w:rsid w:val="00B964EC"/>
    <w:rsid w:val="00BA0FED"/>
    <w:rsid w:val="00BA23A1"/>
    <w:rsid w:val="00BA651C"/>
    <w:rsid w:val="00BA6823"/>
    <w:rsid w:val="00BB0011"/>
    <w:rsid w:val="00BB2BC2"/>
    <w:rsid w:val="00BB39FC"/>
    <w:rsid w:val="00BC05C7"/>
    <w:rsid w:val="00BC0801"/>
    <w:rsid w:val="00BC1262"/>
    <w:rsid w:val="00BC1978"/>
    <w:rsid w:val="00BC2E3D"/>
    <w:rsid w:val="00BC3196"/>
    <w:rsid w:val="00BC49C4"/>
    <w:rsid w:val="00BC62BF"/>
    <w:rsid w:val="00BC7BCA"/>
    <w:rsid w:val="00BD2A2D"/>
    <w:rsid w:val="00BE27AC"/>
    <w:rsid w:val="00BE33DE"/>
    <w:rsid w:val="00BE4982"/>
    <w:rsid w:val="00BE4D37"/>
    <w:rsid w:val="00BE6F59"/>
    <w:rsid w:val="00BF00C6"/>
    <w:rsid w:val="00BF105E"/>
    <w:rsid w:val="00BF1B10"/>
    <w:rsid w:val="00BF2472"/>
    <w:rsid w:val="00BF2616"/>
    <w:rsid w:val="00BF466B"/>
    <w:rsid w:val="00BF4954"/>
    <w:rsid w:val="00BF53BB"/>
    <w:rsid w:val="00BF5CC5"/>
    <w:rsid w:val="00C0015D"/>
    <w:rsid w:val="00C00DD0"/>
    <w:rsid w:val="00C04811"/>
    <w:rsid w:val="00C05DA4"/>
    <w:rsid w:val="00C05EEB"/>
    <w:rsid w:val="00C179DB"/>
    <w:rsid w:val="00C22699"/>
    <w:rsid w:val="00C22C18"/>
    <w:rsid w:val="00C278CA"/>
    <w:rsid w:val="00C307DA"/>
    <w:rsid w:val="00C30DC8"/>
    <w:rsid w:val="00C33685"/>
    <w:rsid w:val="00C346BD"/>
    <w:rsid w:val="00C37E84"/>
    <w:rsid w:val="00C46D52"/>
    <w:rsid w:val="00C46E10"/>
    <w:rsid w:val="00C47B70"/>
    <w:rsid w:val="00C52F26"/>
    <w:rsid w:val="00C5516D"/>
    <w:rsid w:val="00C55177"/>
    <w:rsid w:val="00C563D8"/>
    <w:rsid w:val="00C57877"/>
    <w:rsid w:val="00C634B5"/>
    <w:rsid w:val="00C63788"/>
    <w:rsid w:val="00C657AE"/>
    <w:rsid w:val="00C67DBC"/>
    <w:rsid w:val="00C73CC0"/>
    <w:rsid w:val="00C74D8C"/>
    <w:rsid w:val="00C80566"/>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603"/>
    <w:rsid w:val="00CB2C7D"/>
    <w:rsid w:val="00CB644A"/>
    <w:rsid w:val="00CB6F2B"/>
    <w:rsid w:val="00CB7144"/>
    <w:rsid w:val="00CB771E"/>
    <w:rsid w:val="00CC0A0E"/>
    <w:rsid w:val="00CC2239"/>
    <w:rsid w:val="00CC5766"/>
    <w:rsid w:val="00CD1658"/>
    <w:rsid w:val="00CD21E5"/>
    <w:rsid w:val="00CD348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A4"/>
    <w:rsid w:val="00D16652"/>
    <w:rsid w:val="00D206DE"/>
    <w:rsid w:val="00D22F3A"/>
    <w:rsid w:val="00D31BDD"/>
    <w:rsid w:val="00D33A10"/>
    <w:rsid w:val="00D4076D"/>
    <w:rsid w:val="00D408AA"/>
    <w:rsid w:val="00D424F3"/>
    <w:rsid w:val="00D42C80"/>
    <w:rsid w:val="00D5081E"/>
    <w:rsid w:val="00D521A0"/>
    <w:rsid w:val="00D52D19"/>
    <w:rsid w:val="00D63E1C"/>
    <w:rsid w:val="00D6687F"/>
    <w:rsid w:val="00D668A6"/>
    <w:rsid w:val="00D66ED2"/>
    <w:rsid w:val="00D67943"/>
    <w:rsid w:val="00D705E5"/>
    <w:rsid w:val="00D70715"/>
    <w:rsid w:val="00D707CD"/>
    <w:rsid w:val="00D72549"/>
    <w:rsid w:val="00D83783"/>
    <w:rsid w:val="00D850FF"/>
    <w:rsid w:val="00D8774A"/>
    <w:rsid w:val="00D91AFE"/>
    <w:rsid w:val="00D91B40"/>
    <w:rsid w:val="00D91F37"/>
    <w:rsid w:val="00D92878"/>
    <w:rsid w:val="00D9768C"/>
    <w:rsid w:val="00DA3BF7"/>
    <w:rsid w:val="00DA46A6"/>
    <w:rsid w:val="00DA5535"/>
    <w:rsid w:val="00DB05E2"/>
    <w:rsid w:val="00DB310C"/>
    <w:rsid w:val="00DB6B32"/>
    <w:rsid w:val="00DC37F6"/>
    <w:rsid w:val="00DC3C7D"/>
    <w:rsid w:val="00DD094E"/>
    <w:rsid w:val="00DD2D45"/>
    <w:rsid w:val="00DD30CD"/>
    <w:rsid w:val="00DD3704"/>
    <w:rsid w:val="00DD7403"/>
    <w:rsid w:val="00DD7E48"/>
    <w:rsid w:val="00DE1E99"/>
    <w:rsid w:val="00DE29FF"/>
    <w:rsid w:val="00DE2C91"/>
    <w:rsid w:val="00DE3D52"/>
    <w:rsid w:val="00DE46D4"/>
    <w:rsid w:val="00DE58CC"/>
    <w:rsid w:val="00DF0B77"/>
    <w:rsid w:val="00DF0C6D"/>
    <w:rsid w:val="00DF148C"/>
    <w:rsid w:val="00DF7FB6"/>
    <w:rsid w:val="00E02325"/>
    <w:rsid w:val="00E03567"/>
    <w:rsid w:val="00E03EBF"/>
    <w:rsid w:val="00E048BB"/>
    <w:rsid w:val="00E05B3A"/>
    <w:rsid w:val="00E05B65"/>
    <w:rsid w:val="00E22C5A"/>
    <w:rsid w:val="00E30CB5"/>
    <w:rsid w:val="00E31433"/>
    <w:rsid w:val="00E31489"/>
    <w:rsid w:val="00E3492B"/>
    <w:rsid w:val="00E402C0"/>
    <w:rsid w:val="00E40929"/>
    <w:rsid w:val="00E42EBE"/>
    <w:rsid w:val="00E4354D"/>
    <w:rsid w:val="00E44037"/>
    <w:rsid w:val="00E564EB"/>
    <w:rsid w:val="00E6609F"/>
    <w:rsid w:val="00E67749"/>
    <w:rsid w:val="00E67848"/>
    <w:rsid w:val="00E7064A"/>
    <w:rsid w:val="00E71B5B"/>
    <w:rsid w:val="00E71DC6"/>
    <w:rsid w:val="00E74A3A"/>
    <w:rsid w:val="00E75E1E"/>
    <w:rsid w:val="00E76E05"/>
    <w:rsid w:val="00E81779"/>
    <w:rsid w:val="00E85C37"/>
    <w:rsid w:val="00E86133"/>
    <w:rsid w:val="00E865C4"/>
    <w:rsid w:val="00E923AF"/>
    <w:rsid w:val="00E94EF5"/>
    <w:rsid w:val="00E96A25"/>
    <w:rsid w:val="00E975ED"/>
    <w:rsid w:val="00EA1479"/>
    <w:rsid w:val="00EA299C"/>
    <w:rsid w:val="00EA5E47"/>
    <w:rsid w:val="00EA772B"/>
    <w:rsid w:val="00EA7D97"/>
    <w:rsid w:val="00EB1B38"/>
    <w:rsid w:val="00EB31D0"/>
    <w:rsid w:val="00EB5384"/>
    <w:rsid w:val="00EC03C8"/>
    <w:rsid w:val="00EC2363"/>
    <w:rsid w:val="00ED2D37"/>
    <w:rsid w:val="00EE3B2E"/>
    <w:rsid w:val="00EE724A"/>
    <w:rsid w:val="00EF0401"/>
    <w:rsid w:val="00EF547D"/>
    <w:rsid w:val="00EF6575"/>
    <w:rsid w:val="00F013A7"/>
    <w:rsid w:val="00F01541"/>
    <w:rsid w:val="00F05241"/>
    <w:rsid w:val="00F1059C"/>
    <w:rsid w:val="00F1149B"/>
    <w:rsid w:val="00F169D2"/>
    <w:rsid w:val="00F206AA"/>
    <w:rsid w:val="00F21C9A"/>
    <w:rsid w:val="00F23137"/>
    <w:rsid w:val="00F2571C"/>
    <w:rsid w:val="00F3081D"/>
    <w:rsid w:val="00F30CAC"/>
    <w:rsid w:val="00F317BD"/>
    <w:rsid w:val="00F3348B"/>
    <w:rsid w:val="00F34057"/>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F85"/>
    <w:rsid w:val="00FC08D3"/>
    <w:rsid w:val="00FC137A"/>
    <w:rsid w:val="00FC41F0"/>
    <w:rsid w:val="00FC4297"/>
    <w:rsid w:val="00FC68FB"/>
    <w:rsid w:val="00FD48B6"/>
    <w:rsid w:val="00FE0234"/>
    <w:rsid w:val="00FE1D26"/>
    <w:rsid w:val="00FE4807"/>
    <w:rsid w:val="00FE6993"/>
    <w:rsid w:val="00FE6C3F"/>
    <w:rsid w:val="00FE758F"/>
    <w:rsid w:val="00FE7CFF"/>
    <w:rsid w:val="00FF2D6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8571A217-C50D-49AA-8259-47165B92D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BAB879-724B-4378-B53C-6B0F6CADC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TotalTime>
  <Pages>1</Pages>
  <Words>167</Words>
  <Characters>952</Characters>
  <Application>Microsoft Office Word</Application>
  <DocSecurity>0</DocSecurity>
  <Lines>7</Lines>
  <Paragraphs>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cp:lastModifiedBy>
  <cp:revision>51</cp:revision>
  <cp:lastPrinted>2018-04-24T20:10:00Z</cp:lastPrinted>
  <dcterms:created xsi:type="dcterms:W3CDTF">2018-05-16T06:18:00Z</dcterms:created>
  <dcterms:modified xsi:type="dcterms:W3CDTF">2018-06-25T17:07:00Z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ies>
</file>